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辽宁理工学院</w:t>
      </w:r>
      <w:r>
        <w:rPr>
          <w:rFonts w:hint="eastAsia" w:ascii="华文中宋" w:hAnsi="华文中宋" w:eastAsia="华文中宋"/>
          <w:b/>
          <w:color w:val="FF0000"/>
          <w:sz w:val="58"/>
          <w:szCs w:val="58"/>
          <w:lang w:val="en-US" w:eastAsia="zh-CN"/>
        </w:rPr>
        <w:t>创新创业学院</w:t>
      </w: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文件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创</w:t>
      </w:r>
      <w:r>
        <w:rPr>
          <w:rFonts w:hint="eastAsia" w:ascii="仿宋_GB2312" w:hAnsi="Times New Roman" w:eastAsia="仿宋_GB2312" w:cs="Times New Roman"/>
          <w:sz w:val="32"/>
        </w:rPr>
        <w:t>发</w:t>
      </w:r>
      <w:r>
        <w:rPr>
          <w:rFonts w:hint="eastAsia" w:ascii="仿宋_GB2312" w:eastAsia="仿宋_GB2312"/>
          <w:sz w:val="32"/>
        </w:rPr>
        <w:t>〔202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20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</w:t>
      </w:r>
      <w:r>
        <w:rPr>
          <w:rFonts w:hint="eastAsia" w:ascii="宋体" w:hAnsi="宋体"/>
          <w:b/>
          <w:sz w:val="44"/>
          <w:szCs w:val="44"/>
          <w:lang w:eastAsia="zh-CN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/>
          <w:b/>
          <w:sz w:val="44"/>
          <w:szCs w:val="44"/>
          <w:lang w:eastAsia="zh-CN"/>
        </w:rPr>
        <w:t>届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大学生机器人创意设计大赛</w:t>
      </w:r>
      <w:r>
        <w:rPr>
          <w:rFonts w:hint="eastAsia" w:ascii="宋体" w:hAnsi="宋体"/>
          <w:b/>
          <w:sz w:val="44"/>
          <w:szCs w:val="44"/>
        </w:rPr>
        <w:t xml:space="preserve">结果的通知 </w:t>
      </w:r>
    </w:p>
    <w:p>
      <w:pPr>
        <w:jc w:val="left"/>
        <w:rPr>
          <w:rFonts w:ascii="微软雅黑" w:hAnsi="微软雅黑" w:eastAsia="微软雅黑" w:cs="微软雅黑"/>
          <w:color w:val="000000"/>
          <w:kern w:val="0"/>
          <w:sz w:val="24"/>
        </w:rPr>
      </w:pPr>
    </w:p>
    <w:p>
      <w:pPr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各教学单位：</w:t>
      </w:r>
    </w:p>
    <w:p>
      <w:pPr>
        <w:spacing w:afterLines="50" w:line="360" w:lineRule="auto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为推动我校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在机器人培养方面的</w:t>
      </w:r>
      <w:r>
        <w:rPr>
          <w:rFonts w:hint="eastAsia" w:ascii="仿宋" w:hAnsi="仿宋" w:eastAsia="仿宋" w:cs="仿宋"/>
          <w:sz w:val="32"/>
          <w:szCs w:val="32"/>
        </w:rPr>
        <w:t>教学改革，培养学生的竞争意识和创新精神，激发学生学习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机器人领域知识</w:t>
      </w:r>
      <w:r>
        <w:rPr>
          <w:rFonts w:hint="eastAsia" w:ascii="仿宋" w:hAnsi="仿宋" w:eastAsia="仿宋" w:cs="仿宋"/>
          <w:sz w:val="32"/>
          <w:szCs w:val="32"/>
        </w:rPr>
        <w:t>的积极性，</w:t>
      </w:r>
      <w:r>
        <w:rPr>
          <w:rFonts w:hint="eastAsia" w:ascii="仿宋" w:hAnsi="仿宋" w:eastAsia="仿宋"/>
          <w:color w:val="auto"/>
          <w:sz w:val="32"/>
          <w:szCs w:val="32"/>
        </w:rPr>
        <w:t>由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智能工程学院机器人工程专业承办</w:t>
      </w:r>
      <w:r>
        <w:rPr>
          <w:rFonts w:hint="eastAsia" w:ascii="仿宋" w:hAnsi="仿宋" w:eastAsia="仿宋"/>
          <w:color w:val="auto"/>
          <w:sz w:val="32"/>
          <w:szCs w:val="32"/>
        </w:rPr>
        <w:t>的辽宁理工学院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届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大学生机器人创意设计大赛</w:t>
      </w:r>
      <w:r>
        <w:rPr>
          <w:rFonts w:hint="eastAsia" w:ascii="仿宋" w:hAnsi="仿宋" w:eastAsia="仿宋"/>
          <w:color w:val="auto"/>
          <w:sz w:val="32"/>
          <w:szCs w:val="32"/>
        </w:rPr>
        <w:t>，于20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日圆满结束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共有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智能工程学院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120</w:t>
      </w:r>
      <w:r>
        <w:rPr>
          <w:rFonts w:hint="eastAsia" w:ascii="仿宋" w:hAnsi="仿宋" w:eastAsia="仿宋"/>
          <w:color w:val="auto"/>
          <w:sz w:val="32"/>
          <w:szCs w:val="32"/>
        </w:rPr>
        <w:t>名同学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报名</w:t>
      </w:r>
      <w:r>
        <w:rPr>
          <w:rFonts w:hint="eastAsia" w:ascii="仿宋" w:hAnsi="仿宋" w:eastAsia="仿宋"/>
          <w:color w:val="auto"/>
          <w:sz w:val="32"/>
          <w:szCs w:val="32"/>
        </w:rPr>
        <w:t>参加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比赛，角逐一、二、三等奖。</w:t>
      </w:r>
    </w:p>
    <w:p>
      <w:pPr>
        <w:spacing w:afterLines="50" w:line="360" w:lineRule="auto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经过激烈的比赛，共评出一等奖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名、二等奖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名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三等奖10名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希望各单位立足应用型人才培养，加强对学生专业能力和创新创业能力的培养。请各学生所在单位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，依据《辽宁理工学院创新学分管理规定》，对获奖学生的创新学分予以认定；请赛事承办单位做好比赛有关材料的整理及归档工作。</w:t>
      </w:r>
    </w:p>
    <w:p>
      <w:pPr>
        <w:spacing w:line="360" w:lineRule="auto"/>
        <w:rPr>
          <w:rFonts w:hint="eastAsia" w:ascii="仿宋" w:hAnsi="仿宋" w:eastAsia="仿宋"/>
          <w:color w:val="auto"/>
          <w:sz w:val="30"/>
          <w:szCs w:val="30"/>
        </w:rPr>
      </w:pPr>
    </w:p>
    <w:p>
      <w:pPr>
        <w:spacing w:line="360" w:lineRule="auto"/>
        <w:rPr>
          <w:rFonts w:hint="eastAsia"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附件1：辽宁理工学院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届大学生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机器人创意设计大赛</w:t>
      </w:r>
      <w:r>
        <w:rPr>
          <w:rFonts w:hint="eastAsia" w:ascii="仿宋" w:hAnsi="仿宋" w:eastAsia="仿宋"/>
          <w:color w:val="auto"/>
          <w:sz w:val="30"/>
          <w:szCs w:val="30"/>
        </w:rPr>
        <w:t>最终成绩</w:t>
      </w:r>
    </w:p>
    <w:p>
      <w:pPr>
        <w:jc w:val="left"/>
        <w:rPr>
          <w:rFonts w:ascii="仿宋_GB2312" w:eastAsia="仿宋_GB2312"/>
          <w:color w:val="auto"/>
          <w:sz w:val="32"/>
          <w:szCs w:val="32"/>
        </w:rPr>
      </w:pPr>
    </w:p>
    <w:p>
      <w:pPr>
        <w:jc w:val="left"/>
        <w:rPr>
          <w:rFonts w:ascii="仿宋_GB2312" w:eastAsia="仿宋_GB2312"/>
          <w:color w:val="auto"/>
          <w:sz w:val="32"/>
          <w:szCs w:val="32"/>
        </w:rPr>
      </w:pPr>
    </w:p>
    <w:p>
      <w:pPr>
        <w:jc w:val="left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创新创业学院</w:t>
      </w:r>
    </w:p>
    <w:p>
      <w:pPr>
        <w:jc w:val="left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pgSz w:w="11906" w:h="16838"/>
      <w:pgMar w:top="1701" w:right="1701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23636"/>
    <w:rsid w:val="000071E2"/>
    <w:rsid w:val="00014294"/>
    <w:rsid w:val="00055CB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6211"/>
    <w:rsid w:val="00174762"/>
    <w:rsid w:val="00180804"/>
    <w:rsid w:val="001813E3"/>
    <w:rsid w:val="00196C48"/>
    <w:rsid w:val="001A0A52"/>
    <w:rsid w:val="001B4133"/>
    <w:rsid w:val="001B7099"/>
    <w:rsid w:val="001D5F39"/>
    <w:rsid w:val="00204B96"/>
    <w:rsid w:val="00217D36"/>
    <w:rsid w:val="00221897"/>
    <w:rsid w:val="002269FA"/>
    <w:rsid w:val="00271DA6"/>
    <w:rsid w:val="00276941"/>
    <w:rsid w:val="002B656B"/>
    <w:rsid w:val="00334CA7"/>
    <w:rsid w:val="00370D63"/>
    <w:rsid w:val="003B0CA9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1932"/>
    <w:rsid w:val="004C2888"/>
    <w:rsid w:val="004F43DD"/>
    <w:rsid w:val="00505BED"/>
    <w:rsid w:val="00527AF5"/>
    <w:rsid w:val="0053163D"/>
    <w:rsid w:val="00531735"/>
    <w:rsid w:val="00563C6A"/>
    <w:rsid w:val="00586728"/>
    <w:rsid w:val="00596FB8"/>
    <w:rsid w:val="005A1B93"/>
    <w:rsid w:val="005B77B9"/>
    <w:rsid w:val="005C04C6"/>
    <w:rsid w:val="005D1393"/>
    <w:rsid w:val="005F70A0"/>
    <w:rsid w:val="00624EDC"/>
    <w:rsid w:val="00636E69"/>
    <w:rsid w:val="0066178E"/>
    <w:rsid w:val="006913E9"/>
    <w:rsid w:val="006B1910"/>
    <w:rsid w:val="006C7940"/>
    <w:rsid w:val="006D560C"/>
    <w:rsid w:val="00710252"/>
    <w:rsid w:val="0074516D"/>
    <w:rsid w:val="0076702A"/>
    <w:rsid w:val="00770784"/>
    <w:rsid w:val="007A529F"/>
    <w:rsid w:val="007C2337"/>
    <w:rsid w:val="007E651C"/>
    <w:rsid w:val="00824048"/>
    <w:rsid w:val="008275B8"/>
    <w:rsid w:val="00831C7E"/>
    <w:rsid w:val="00867EBE"/>
    <w:rsid w:val="008B4195"/>
    <w:rsid w:val="008C13BF"/>
    <w:rsid w:val="008D4648"/>
    <w:rsid w:val="009253BE"/>
    <w:rsid w:val="0094507F"/>
    <w:rsid w:val="00952DB6"/>
    <w:rsid w:val="00965148"/>
    <w:rsid w:val="0096570F"/>
    <w:rsid w:val="0099356E"/>
    <w:rsid w:val="009B2595"/>
    <w:rsid w:val="009B7535"/>
    <w:rsid w:val="009F5A69"/>
    <w:rsid w:val="00A06C89"/>
    <w:rsid w:val="00A24D22"/>
    <w:rsid w:val="00A36C0F"/>
    <w:rsid w:val="00A41095"/>
    <w:rsid w:val="00A552FE"/>
    <w:rsid w:val="00A847D5"/>
    <w:rsid w:val="00AB11BF"/>
    <w:rsid w:val="00AD400A"/>
    <w:rsid w:val="00B22271"/>
    <w:rsid w:val="00B31253"/>
    <w:rsid w:val="00B538DF"/>
    <w:rsid w:val="00B62B3B"/>
    <w:rsid w:val="00B76311"/>
    <w:rsid w:val="00B77CA4"/>
    <w:rsid w:val="00B82F90"/>
    <w:rsid w:val="00B930C2"/>
    <w:rsid w:val="00BC0AAB"/>
    <w:rsid w:val="00BF07F8"/>
    <w:rsid w:val="00C03D84"/>
    <w:rsid w:val="00C13DFD"/>
    <w:rsid w:val="00C37DB4"/>
    <w:rsid w:val="00C57672"/>
    <w:rsid w:val="00C67BD4"/>
    <w:rsid w:val="00C845C0"/>
    <w:rsid w:val="00C94C3A"/>
    <w:rsid w:val="00CB5B54"/>
    <w:rsid w:val="00CE76EA"/>
    <w:rsid w:val="00D00952"/>
    <w:rsid w:val="00D51AA2"/>
    <w:rsid w:val="00D55D26"/>
    <w:rsid w:val="00DB37CE"/>
    <w:rsid w:val="00DB6AA6"/>
    <w:rsid w:val="00DD63AA"/>
    <w:rsid w:val="00DE702D"/>
    <w:rsid w:val="00E31B88"/>
    <w:rsid w:val="00E3497E"/>
    <w:rsid w:val="00E43941"/>
    <w:rsid w:val="00E53901"/>
    <w:rsid w:val="00E57088"/>
    <w:rsid w:val="00E62953"/>
    <w:rsid w:val="00E63614"/>
    <w:rsid w:val="00E953A0"/>
    <w:rsid w:val="00EA6BA8"/>
    <w:rsid w:val="00EB66C2"/>
    <w:rsid w:val="00EC616F"/>
    <w:rsid w:val="00EC622E"/>
    <w:rsid w:val="00F01066"/>
    <w:rsid w:val="00F31CCE"/>
    <w:rsid w:val="00F34F82"/>
    <w:rsid w:val="00F5158F"/>
    <w:rsid w:val="00F96F6B"/>
    <w:rsid w:val="00FC7D12"/>
    <w:rsid w:val="015C3B99"/>
    <w:rsid w:val="02E02BD3"/>
    <w:rsid w:val="05A172C8"/>
    <w:rsid w:val="09BC24B8"/>
    <w:rsid w:val="0B2546B1"/>
    <w:rsid w:val="0C70157E"/>
    <w:rsid w:val="0E136D12"/>
    <w:rsid w:val="0F5C2FAA"/>
    <w:rsid w:val="139C45CE"/>
    <w:rsid w:val="139F6CAA"/>
    <w:rsid w:val="15E607EE"/>
    <w:rsid w:val="17396256"/>
    <w:rsid w:val="17A337F0"/>
    <w:rsid w:val="17BF5E77"/>
    <w:rsid w:val="186D5514"/>
    <w:rsid w:val="189B0CC5"/>
    <w:rsid w:val="197C3700"/>
    <w:rsid w:val="19852829"/>
    <w:rsid w:val="19F540FE"/>
    <w:rsid w:val="1A153BF8"/>
    <w:rsid w:val="1A7C055A"/>
    <w:rsid w:val="1BC477D2"/>
    <w:rsid w:val="1C2F2DBB"/>
    <w:rsid w:val="1D0474F1"/>
    <w:rsid w:val="1E0B3BD3"/>
    <w:rsid w:val="200F77B4"/>
    <w:rsid w:val="22AF5763"/>
    <w:rsid w:val="230838DE"/>
    <w:rsid w:val="25082758"/>
    <w:rsid w:val="2621055E"/>
    <w:rsid w:val="26AC64AD"/>
    <w:rsid w:val="271257AF"/>
    <w:rsid w:val="271937B2"/>
    <w:rsid w:val="2724092F"/>
    <w:rsid w:val="276F558A"/>
    <w:rsid w:val="29FC4F2B"/>
    <w:rsid w:val="2A2075AF"/>
    <w:rsid w:val="2C8B54D0"/>
    <w:rsid w:val="2FBB125D"/>
    <w:rsid w:val="2FF116CB"/>
    <w:rsid w:val="304E057B"/>
    <w:rsid w:val="311E6081"/>
    <w:rsid w:val="33612EFF"/>
    <w:rsid w:val="33DE1E7F"/>
    <w:rsid w:val="34016521"/>
    <w:rsid w:val="361C29A2"/>
    <w:rsid w:val="38154B47"/>
    <w:rsid w:val="3B18068C"/>
    <w:rsid w:val="3C2C521D"/>
    <w:rsid w:val="3E144A42"/>
    <w:rsid w:val="3E2B1D65"/>
    <w:rsid w:val="3EA81BE4"/>
    <w:rsid w:val="3F9209D7"/>
    <w:rsid w:val="3FB15511"/>
    <w:rsid w:val="4334352C"/>
    <w:rsid w:val="43BF17FA"/>
    <w:rsid w:val="47C7101F"/>
    <w:rsid w:val="48E20895"/>
    <w:rsid w:val="48EB3A91"/>
    <w:rsid w:val="48FA2C8E"/>
    <w:rsid w:val="49ED1400"/>
    <w:rsid w:val="4C5C05A9"/>
    <w:rsid w:val="4D7F346E"/>
    <w:rsid w:val="4DBA3C6B"/>
    <w:rsid w:val="4E687169"/>
    <w:rsid w:val="51713DB8"/>
    <w:rsid w:val="55EC7579"/>
    <w:rsid w:val="582727B7"/>
    <w:rsid w:val="590A0565"/>
    <w:rsid w:val="59A560EB"/>
    <w:rsid w:val="5A2278CB"/>
    <w:rsid w:val="5AC93E3E"/>
    <w:rsid w:val="5B073C61"/>
    <w:rsid w:val="5B9456B4"/>
    <w:rsid w:val="5BD13FFD"/>
    <w:rsid w:val="5C622448"/>
    <w:rsid w:val="61926DF2"/>
    <w:rsid w:val="62496196"/>
    <w:rsid w:val="645F5129"/>
    <w:rsid w:val="65D02241"/>
    <w:rsid w:val="664108B2"/>
    <w:rsid w:val="69B23636"/>
    <w:rsid w:val="6B533652"/>
    <w:rsid w:val="6D535020"/>
    <w:rsid w:val="6E13574A"/>
    <w:rsid w:val="70B46881"/>
    <w:rsid w:val="73D04ECE"/>
    <w:rsid w:val="743575A5"/>
    <w:rsid w:val="788849F1"/>
    <w:rsid w:val="7CE1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585858"/>
      <w:u w:val="none"/>
    </w:rPr>
  </w:style>
  <w:style w:type="character" w:styleId="8">
    <w:name w:val="Hyperlink"/>
    <w:basedOn w:val="6"/>
    <w:qFormat/>
    <w:uiPriority w:val="0"/>
    <w:rPr>
      <w:color w:val="585858"/>
      <w:u w:val="none"/>
    </w:rPr>
  </w:style>
  <w:style w:type="character" w:customStyle="1" w:styleId="9">
    <w:name w:val="item-name12"/>
    <w:basedOn w:val="6"/>
    <w:qFormat/>
    <w:uiPriority w:val="0"/>
    <w:rPr>
      <w:color w:val="666666"/>
      <w:sz w:val="18"/>
      <w:szCs w:val="18"/>
    </w:rPr>
  </w:style>
  <w:style w:type="character" w:customStyle="1" w:styleId="10">
    <w:name w:val="item-name6"/>
    <w:basedOn w:val="6"/>
    <w:qFormat/>
    <w:uiPriority w:val="0"/>
  </w:style>
  <w:style w:type="character" w:customStyle="1" w:styleId="11">
    <w:name w:val="item-name14"/>
    <w:basedOn w:val="6"/>
    <w:qFormat/>
    <w:uiPriority w:val="0"/>
    <w:rPr>
      <w:sz w:val="24"/>
      <w:szCs w:val="24"/>
    </w:rPr>
  </w:style>
  <w:style w:type="character" w:customStyle="1" w:styleId="12">
    <w:name w:val="item-name13"/>
    <w:basedOn w:val="6"/>
    <w:qFormat/>
    <w:uiPriority w:val="0"/>
    <w:rPr>
      <w:color w:val="000000"/>
    </w:rPr>
  </w:style>
  <w:style w:type="character" w:customStyle="1" w:styleId="13">
    <w:name w:val="item-name7"/>
    <w:basedOn w:val="6"/>
    <w:qFormat/>
    <w:uiPriority w:val="0"/>
    <w:rPr>
      <w:color w:val="FFFFFF"/>
      <w:sz w:val="24"/>
      <w:szCs w:val="24"/>
    </w:rPr>
  </w:style>
  <w:style w:type="character" w:customStyle="1" w:styleId="14">
    <w:name w:val="bsharetext"/>
    <w:basedOn w:val="6"/>
    <w:qFormat/>
    <w:uiPriority w:val="0"/>
  </w:style>
  <w:style w:type="character" w:customStyle="1" w:styleId="15">
    <w:name w:val="news_meta"/>
    <w:basedOn w:val="6"/>
    <w:qFormat/>
    <w:uiPriority w:val="0"/>
    <w:rPr>
      <w:color w:val="B6B6B6"/>
    </w:rPr>
  </w:style>
  <w:style w:type="character" w:customStyle="1" w:styleId="16">
    <w:name w:val="item-name11"/>
    <w:basedOn w:val="6"/>
    <w:qFormat/>
    <w:uiPriority w:val="0"/>
    <w:rPr>
      <w:color w:val="FFFFFF"/>
      <w:sz w:val="21"/>
      <w:szCs w:val="21"/>
    </w:rPr>
  </w:style>
  <w:style w:type="character" w:customStyle="1" w:styleId="1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8">
    <w:name w:val="item-name15"/>
    <w:basedOn w:val="6"/>
    <w:qFormat/>
    <w:uiPriority w:val="0"/>
    <w:rPr>
      <w:color w:val="000000"/>
    </w:rPr>
  </w:style>
  <w:style w:type="character" w:customStyle="1" w:styleId="1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20">
    <w:name w:val="item-name8"/>
    <w:basedOn w:val="6"/>
    <w:qFormat/>
    <w:uiPriority w:val="0"/>
    <w:rPr>
      <w:color w:val="308EC4"/>
    </w:rPr>
  </w:style>
  <w:style w:type="character" w:customStyle="1" w:styleId="21">
    <w:name w:val="xh_title"/>
    <w:basedOn w:val="6"/>
    <w:qFormat/>
    <w:uiPriority w:val="0"/>
    <w:rPr>
      <w:b/>
      <w:color w:val="1597A8"/>
    </w:rPr>
  </w:style>
  <w:style w:type="character" w:customStyle="1" w:styleId="22">
    <w:name w:val="news_title"/>
    <w:basedOn w:val="6"/>
    <w:qFormat/>
    <w:uiPriority w:val="0"/>
  </w:style>
  <w:style w:type="character" w:customStyle="1" w:styleId="23">
    <w:name w:val="item-name9"/>
    <w:basedOn w:val="6"/>
    <w:qFormat/>
    <w:uiPriority w:val="0"/>
    <w:rPr>
      <w:color w:val="FFFFFF"/>
      <w:sz w:val="21"/>
      <w:szCs w:val="21"/>
    </w:rPr>
  </w:style>
  <w:style w:type="character" w:customStyle="1" w:styleId="24">
    <w:name w:val="item-name10"/>
    <w:basedOn w:val="6"/>
    <w:qFormat/>
    <w:uiPriority w:val="0"/>
    <w:rPr>
      <w:color w:val="FFFFFF"/>
      <w:sz w:val="21"/>
      <w:szCs w:val="21"/>
    </w:rPr>
  </w:style>
  <w:style w:type="character" w:customStyle="1" w:styleId="25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362E68-68A0-441A-8B0C-549F207FC152}">
  <ds:schemaRefs/>
</ds:datastoreItem>
</file>

<file path=customXml/itemProps3.xml><?xml version="1.0" encoding="utf-8"?>
<ds:datastoreItem xmlns:ds="http://schemas.openxmlformats.org/officeDocument/2006/customXml" ds:itemID="{6AFE53FF-C260-4CD4-92AB-3CAB35739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信念技术论坛</Company>
  <Pages>2</Pages>
  <Words>207</Words>
  <Characters>1183</Characters>
  <Lines>9</Lines>
  <Paragraphs>2</Paragraphs>
  <TotalTime>1</TotalTime>
  <ScaleCrop>false</ScaleCrop>
  <LinksUpToDate>false</LinksUpToDate>
  <CharactersWithSpaces>1388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2019-10-24T06:50:00Z</dcterms:created>
  <dc:creator>陌念°</dc:creator>
  <cp:lastModifiedBy>康健</cp:lastModifiedBy>
  <dcterms:modified xsi:type="dcterms:W3CDTF">2021-12-22T06:57:48Z</dcterms:modified>
  <dc:title>辽宁理工学院教务处文件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1EBF1C412D624AD7897718EC518DBAD8</vt:lpwstr>
  </property>
</Properties>
</file>